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jc w:val="center"/>
        <w:textAlignment w:val="auto"/>
        <w:outlineLvl w:val="9"/>
        <w:rPr>
          <w:rFonts w:hint="eastAsia" w:ascii="宋体" w:hAnsi="宋体" w:eastAsia="宋体" w:cs="宋体"/>
          <w:b/>
          <w:sz w:val="40"/>
          <w:szCs w:val="40"/>
        </w:rPr>
      </w:pPr>
      <w:r>
        <w:rPr>
          <w:rFonts w:hint="eastAsia" w:ascii="宋体" w:hAnsi="宋体" w:eastAsia="宋体" w:cs="宋体"/>
          <w:b/>
          <w:sz w:val="40"/>
          <w:szCs w:val="40"/>
        </w:rPr>
        <w:t>20</w:t>
      </w:r>
      <w:r>
        <w:rPr>
          <w:rFonts w:hint="eastAsia" w:ascii="宋体" w:hAnsi="宋体" w:eastAsia="宋体" w:cs="宋体"/>
          <w:b/>
          <w:sz w:val="40"/>
          <w:szCs w:val="40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40"/>
          <w:szCs w:val="40"/>
        </w:rPr>
        <w:t>年教师节表彰人员推荐表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outlineLvl w:val="9"/>
        <w:rPr>
          <w:rFonts w:hint="eastAsia"/>
          <w:b/>
          <w:szCs w:val="21"/>
        </w:rPr>
      </w:pPr>
      <w:r>
        <w:rPr>
          <w:rFonts w:hint="eastAsia"/>
          <w:b/>
          <w:sz w:val="24"/>
          <w:szCs w:val="24"/>
          <w:lang w:val="en-US" w:eastAsia="zh-CN"/>
        </w:rPr>
        <w:t>处</w:t>
      </w:r>
      <w:r>
        <w:rPr>
          <w:rFonts w:hint="eastAsia"/>
          <w:b/>
          <w:sz w:val="24"/>
          <w:szCs w:val="24"/>
        </w:rPr>
        <w:t>室名称：                              日期：</w:t>
      </w:r>
    </w:p>
    <w:tbl>
      <w:tblPr>
        <w:tblStyle w:val="8"/>
        <w:tblW w:w="940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4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 w:val="0"/>
                <w:bCs/>
                <w:sz w:val="28"/>
                <w:szCs w:val="28"/>
              </w:rPr>
              <w:t>推荐奖项：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94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4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 w:val="0"/>
                <w:bCs/>
                <w:sz w:val="28"/>
                <w:szCs w:val="28"/>
              </w:rPr>
              <w:t>推荐人员：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4" w:hRule="atLeast"/>
        </w:trPr>
        <w:tc>
          <w:tcPr>
            <w:tcW w:w="94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4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 w:val="0"/>
                <w:bCs/>
                <w:sz w:val="28"/>
                <w:szCs w:val="28"/>
              </w:rPr>
              <w:t>推荐理由：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940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9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处</w:t>
            </w:r>
            <w:r>
              <w:rPr>
                <w:rFonts w:hint="eastAsia"/>
                <w:sz w:val="28"/>
                <w:szCs w:val="28"/>
              </w:rPr>
              <w:t>室领导意见：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b/>
                <w:sz w:val="44"/>
                <w:szCs w:val="44"/>
              </w:rPr>
            </w:pPr>
            <w:r>
              <w:rPr>
                <w:rFonts w:hint="eastAsia"/>
              </w:rPr>
              <w:t xml:space="preserve">                                                     签名（盖章）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9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主管领导意见：</w:t>
            </w:r>
            <w:r>
              <w:rPr>
                <w:rFonts w:hint="eastAsia"/>
              </w:rPr>
              <w:t xml:space="preserve">                    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firstLine="5250" w:firstLineChars="2500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 xml:space="preserve">   签名（盖章）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9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学校意见：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/>
              </w:rPr>
              <w:t>签名（盖章）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268" w:right="1701" w:bottom="1984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4097" o:spid="_x0000_s4097" o:spt="202" type="#_x0000_t202" style="position:absolute;left:0pt;margin-top:0pt;height:144pt;width:144pt;mso-position-horizontal:right;mso-position-horizontal-relative:margin;mso-wrap-style:none;z-index:102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1470EA"/>
    <w:rsid w:val="037F3E7B"/>
    <w:rsid w:val="081139F3"/>
    <w:rsid w:val="0BF2216E"/>
    <w:rsid w:val="12435CC7"/>
    <w:rsid w:val="13BD768D"/>
    <w:rsid w:val="146F49AB"/>
    <w:rsid w:val="15F547F7"/>
    <w:rsid w:val="1A043BFB"/>
    <w:rsid w:val="1F982AFB"/>
    <w:rsid w:val="1FA15295"/>
    <w:rsid w:val="21B114CA"/>
    <w:rsid w:val="24D60653"/>
    <w:rsid w:val="274C1B12"/>
    <w:rsid w:val="2C6F503E"/>
    <w:rsid w:val="2E86004D"/>
    <w:rsid w:val="30305EC5"/>
    <w:rsid w:val="310044EC"/>
    <w:rsid w:val="34C632CC"/>
    <w:rsid w:val="3D60349F"/>
    <w:rsid w:val="4327234E"/>
    <w:rsid w:val="47AC3C94"/>
    <w:rsid w:val="47D97ADC"/>
    <w:rsid w:val="489641DA"/>
    <w:rsid w:val="48E66265"/>
    <w:rsid w:val="48E80883"/>
    <w:rsid w:val="4F7F373E"/>
    <w:rsid w:val="57857FF0"/>
    <w:rsid w:val="578F7A22"/>
    <w:rsid w:val="59497FDA"/>
    <w:rsid w:val="5B14308F"/>
    <w:rsid w:val="5C4817C0"/>
    <w:rsid w:val="5CE521A4"/>
    <w:rsid w:val="627019B4"/>
    <w:rsid w:val="63A124F3"/>
    <w:rsid w:val="64685CE3"/>
    <w:rsid w:val="6D22660D"/>
    <w:rsid w:val="6EB54597"/>
    <w:rsid w:val="74281281"/>
    <w:rsid w:val="7AC97FF4"/>
    <w:rsid w:val="7B66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99"/>
  </w:style>
  <w:style w:type="table" w:default="1" w:styleId="8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9">
    <w:name w:val="Footer Char_fe3353ec-adf3-4420-a82a-1ee3cf4650ce"/>
    <w:basedOn w:val="6"/>
    <w:link w:val="3"/>
    <w:qFormat/>
    <w:uiPriority w:val="99"/>
    <w:rPr>
      <w:rFonts w:ascii="Calibri" w:hAnsi="Calibri" w:cs="Times New Roman"/>
      <w:sz w:val="18"/>
    </w:rPr>
  </w:style>
  <w:style w:type="character" w:customStyle="1" w:styleId="10">
    <w:name w:val="Header Char_d71d93aa-b503-47ce-8427-79515ad57531"/>
    <w:basedOn w:val="6"/>
    <w:link w:val="4"/>
    <w:qFormat/>
    <w:uiPriority w:val="99"/>
    <w:rPr>
      <w:rFonts w:ascii="Calibri" w:hAnsi="Calibri" w:cs="Times New Roman"/>
      <w:sz w:val="18"/>
    </w:rPr>
  </w:style>
  <w:style w:type="character" w:customStyle="1" w:styleId="11">
    <w:name w:val="Balloon Text Char"/>
    <w:basedOn w:val="6"/>
    <w:link w:val="2"/>
    <w:qFormat/>
    <w:uiPriority w:val="99"/>
    <w:rPr>
      <w:rFonts w:ascii="Calibri" w:hAnsi="Calibri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5</Pages>
  <Words>2038</Words>
  <Characters>2147</Characters>
  <Paragraphs>94</Paragraphs>
  <TotalTime>11</TotalTime>
  <ScaleCrop>false</ScaleCrop>
  <LinksUpToDate>false</LinksUpToDate>
  <CharactersWithSpaces>2464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2018-09-07T08:59:00Z</dcterms:created>
  <dc:creator>Administrator</dc:creator>
  <cp:lastModifiedBy>Administrator</cp:lastModifiedBy>
  <cp:lastPrinted>2020-08-10T00:04:00Z</cp:lastPrinted>
  <dcterms:modified xsi:type="dcterms:W3CDTF">2020-08-31T08:14:05Z</dcterms:modified>
  <dc:title>关于开展教师节评选表彰活动的实施方案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